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D95070" w14:paraId="4D7DF85E" w14:textId="77777777" w:rsidTr="00692C59">
        <w:trPr>
          <w:trHeight w:val="17"/>
        </w:trPr>
        <w:tc>
          <w:tcPr>
            <w:tcW w:w="4530" w:type="dxa"/>
          </w:tcPr>
          <w:p w14:paraId="55341D47" w14:textId="1CF2E1CB" w:rsidR="00D95070" w:rsidRDefault="003559CC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Die </w:t>
            </w:r>
            <w:r w:rsidR="00D95070">
              <w:rPr>
                <w:b/>
              </w:rPr>
              <w:t xml:space="preserve">Erklärung </w:t>
            </w:r>
            <w:r>
              <w:rPr>
                <w:b/>
              </w:rPr>
              <w:t>betrifft folgendes</w:t>
            </w:r>
            <w:r w:rsidR="00D95070">
              <w:rPr>
                <w:b/>
              </w:rPr>
              <w:t xml:space="preserve"> Vergabeverfahren </w:t>
            </w:r>
          </w:p>
          <w:p w14:paraId="64CD09BC" w14:textId="3D9B77CE" w:rsidR="00D95070" w:rsidRDefault="00D95070" w:rsidP="005124F0">
            <w:pPr>
              <w:spacing w:before="80" w:after="180"/>
              <w:jc w:val="both"/>
              <w:rPr>
                <w:b/>
              </w:rPr>
            </w:pPr>
          </w:p>
        </w:tc>
        <w:tc>
          <w:tcPr>
            <w:tcW w:w="4530" w:type="dxa"/>
          </w:tcPr>
          <w:p w14:paraId="11B6853D" w14:textId="77777777" w:rsidR="00D95070" w:rsidRDefault="00D95070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8FB587A" w14:textId="094DBCA5" w:rsidR="00D95070" w:rsidRPr="00D95070" w:rsidRDefault="00D95070" w:rsidP="00692C59">
            <w:pPr>
              <w:spacing w:before="80" w:after="180"/>
              <w:jc w:val="both"/>
              <w:rPr>
                <w:bCs/>
                <w:lang w:eastAsia="de-DE"/>
              </w:rPr>
            </w:pPr>
            <w:r w:rsidRPr="00D95070">
              <w:rPr>
                <w:bCs/>
              </w:rPr>
              <w:t xml:space="preserve">(bitte Verfahrensname und </w:t>
            </w:r>
            <w:r>
              <w:rPr>
                <w:bCs/>
              </w:rPr>
              <w:t>-n</w:t>
            </w:r>
            <w:r w:rsidRPr="00D95070">
              <w:rPr>
                <w:bCs/>
              </w:rPr>
              <w:t>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0D34A879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r w:rsidR="005124F0">
              <w:t>Bietergemeinschaft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82FF3C3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r w:rsidR="005124F0">
              <w:t>Bietergemeinschaft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</w:t>
      </w:r>
      <w:proofErr w:type="spellStart"/>
      <w:r>
        <w:t>Vollmachtsumfang</w:t>
      </w:r>
      <w:proofErr w:type="spellEnd"/>
      <w:r>
        <w:t xml:space="preserve">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2D6693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7C7D6581" w:rsidR="00B9277C" w:rsidRPr="00F22CCB" w:rsidRDefault="00D4072A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 w:rsidR="00B9277C">
      <w:rPr>
        <w:rFonts w:cs="Arial"/>
        <w:sz w:val="20"/>
        <w:szCs w:val="20"/>
      </w:rPr>
      <w:tab/>
    </w:r>
    <w:r w:rsidR="00B9277C" w:rsidRPr="00050FC8">
      <w:rPr>
        <w:rFonts w:cs="Arial"/>
        <w:sz w:val="20"/>
        <w:szCs w:val="20"/>
      </w:rPr>
      <w:tab/>
    </w:r>
    <w:r w:rsidR="00B9277C" w:rsidRPr="00050FC8">
      <w:rPr>
        <w:rFonts w:cs="Arial"/>
        <w:sz w:val="20"/>
        <w:szCs w:val="20"/>
      </w:rPr>
      <w:fldChar w:fldCharType="begin"/>
    </w:r>
    <w:r w:rsidR="00B9277C" w:rsidRPr="00050FC8">
      <w:rPr>
        <w:rFonts w:cs="Arial"/>
        <w:sz w:val="20"/>
        <w:szCs w:val="20"/>
      </w:rPr>
      <w:instrText xml:space="preserve"> PAGE </w:instrText>
    </w:r>
    <w:r w:rsidR="00B9277C"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="00B9277C" w:rsidRPr="00050FC8">
      <w:rPr>
        <w:rFonts w:cs="Arial"/>
        <w:sz w:val="20"/>
        <w:szCs w:val="20"/>
      </w:rPr>
      <w:fldChar w:fldCharType="end"/>
    </w:r>
    <w:r w:rsidR="00B9277C"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="00B9277C" w:rsidRPr="00050FC8">
      <w:rPr>
        <w:rFonts w:cs="Arial"/>
        <w:sz w:val="20"/>
        <w:szCs w:val="20"/>
      </w:rPr>
      <w:fldChar w:fldCharType="begin"/>
    </w:r>
    <w:r w:rsidR="00B9277C" w:rsidRPr="00050FC8">
      <w:rPr>
        <w:rFonts w:cs="Arial"/>
        <w:sz w:val="20"/>
        <w:szCs w:val="20"/>
      </w:rPr>
      <w:instrText xml:space="preserve"> NUMPAGES \*Arabic </w:instrText>
    </w:r>
    <w:r w:rsidR="00B9277C"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="00B9277C"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61BE2A42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7FDBB" w14:textId="78EC3477" w:rsidR="00781A88" w:rsidRPr="005D1AC2" w:rsidRDefault="005D1AC2" w:rsidP="00781A88">
    <w:pPr>
      <w:pBdr>
        <w:bottom w:val="single" w:sz="8" w:space="5" w:color="004994"/>
      </w:pBdr>
      <w:spacing w:after="300"/>
      <w:contextualSpacing/>
      <w:rPr>
        <w:color w:val="004994" w:themeColor="accent1"/>
      </w:rPr>
    </w:pPr>
    <w:r w:rsidRPr="005D1AC2">
      <w:rPr>
        <w:color w:val="004994" w:themeColor="accent1"/>
      </w:rPr>
      <w:t xml:space="preserve">Vorhaben: Support </w:t>
    </w:r>
    <w:proofErr w:type="spellStart"/>
    <w:r w:rsidRPr="005D1AC2">
      <w:rPr>
        <w:color w:val="004994" w:themeColor="accent1"/>
      </w:rPr>
      <w:t>Forcepoint</w:t>
    </w:r>
    <w:proofErr w:type="spellEnd"/>
    <w:r w:rsidRPr="005D1AC2">
      <w:rPr>
        <w:color w:val="004994" w:themeColor="accent1"/>
      </w:rPr>
      <w:t xml:space="preserve"> (26_ITD_008), Version 1</w:t>
    </w:r>
    <w:r w:rsidR="00781A88" w:rsidRPr="005D1AC2">
      <w:rPr>
        <w:noProof/>
        <w:color w:val="004994" w:themeColor="accent1"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22EE04">
          <wp:simplePos x="0" y="0"/>
          <wp:positionH relativeFrom="rightMargin">
            <wp:posOffset>-5692775</wp:posOffset>
          </wp:positionH>
          <wp:positionV relativeFrom="page">
            <wp:posOffset>359410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5B1D6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B94555A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0AA554A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6799">
    <w:abstractNumId w:val="14"/>
  </w:num>
  <w:num w:numId="2" w16cid:durableId="1712218942">
    <w:abstractNumId w:val="12"/>
  </w:num>
  <w:num w:numId="3" w16cid:durableId="1760248709">
    <w:abstractNumId w:val="4"/>
  </w:num>
  <w:num w:numId="4" w16cid:durableId="563102331">
    <w:abstractNumId w:val="10"/>
  </w:num>
  <w:num w:numId="5" w16cid:durableId="78520211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844856975">
    <w:abstractNumId w:val="11"/>
  </w:num>
  <w:num w:numId="7" w16cid:durableId="16805766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891580189">
    <w:abstractNumId w:val="2"/>
  </w:num>
  <w:num w:numId="9" w16cid:durableId="1753811900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03310007">
    <w:abstractNumId w:val="4"/>
  </w:num>
  <w:num w:numId="11" w16cid:durableId="74792360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2048480974">
    <w:abstractNumId w:val="3"/>
  </w:num>
  <w:num w:numId="13" w16cid:durableId="213469967">
    <w:abstractNumId w:val="0"/>
  </w:num>
  <w:num w:numId="14" w16cid:durableId="1234899998">
    <w:abstractNumId w:val="6"/>
  </w:num>
  <w:num w:numId="15" w16cid:durableId="229968358">
    <w:abstractNumId w:val="5"/>
  </w:num>
  <w:num w:numId="16" w16cid:durableId="1979189317">
    <w:abstractNumId w:val="1"/>
  </w:num>
  <w:num w:numId="17" w16cid:durableId="1893030025">
    <w:abstractNumId w:val="7"/>
  </w:num>
  <w:num w:numId="18" w16cid:durableId="1594820558">
    <w:abstractNumId w:val="9"/>
  </w:num>
  <w:num w:numId="19" w16cid:durableId="1679190027">
    <w:abstractNumId w:val="8"/>
  </w:num>
  <w:num w:numId="20" w16cid:durableId="772438366">
    <w:abstractNumId w:val="12"/>
  </w:num>
  <w:num w:numId="21" w16cid:durableId="474599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CFwWgkxi2DD3HqTMnK/NFI/VW3hhzt5/iT1DiNglRrJBxVQ08PST3PZKRr+CbT2HecUKB96nB3sXOM2HTtKwuQ==" w:salt="tnaQiq70rAsPNT7KKMEUDQ=="/>
  <w:defaultTabStop w:val="709"/>
  <w:autoHyphenation/>
  <w:hyphenationZone w:val="425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2351"/>
    <w:rsid w:val="000E4E59"/>
    <w:rsid w:val="000F15A3"/>
    <w:rsid w:val="000F2526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D6693"/>
    <w:rsid w:val="002E10CB"/>
    <w:rsid w:val="002E18FB"/>
    <w:rsid w:val="002E2B59"/>
    <w:rsid w:val="002E7470"/>
    <w:rsid w:val="002F42AD"/>
    <w:rsid w:val="00301481"/>
    <w:rsid w:val="003014CF"/>
    <w:rsid w:val="003416D5"/>
    <w:rsid w:val="003443B4"/>
    <w:rsid w:val="003555FE"/>
    <w:rsid w:val="003559CC"/>
    <w:rsid w:val="003654A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02F"/>
    <w:rsid w:val="003C2E39"/>
    <w:rsid w:val="003C2FED"/>
    <w:rsid w:val="003D338A"/>
    <w:rsid w:val="003D4DAE"/>
    <w:rsid w:val="003D7B44"/>
    <w:rsid w:val="003E6C83"/>
    <w:rsid w:val="003F184B"/>
    <w:rsid w:val="003F2916"/>
    <w:rsid w:val="003F7CBF"/>
    <w:rsid w:val="0041411A"/>
    <w:rsid w:val="00417367"/>
    <w:rsid w:val="004216A1"/>
    <w:rsid w:val="00431F97"/>
    <w:rsid w:val="00432EF5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1AC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015"/>
    <w:rsid w:val="00690ACA"/>
    <w:rsid w:val="00691361"/>
    <w:rsid w:val="00692C59"/>
    <w:rsid w:val="006A02E2"/>
    <w:rsid w:val="006B2749"/>
    <w:rsid w:val="006B61F9"/>
    <w:rsid w:val="006B6E46"/>
    <w:rsid w:val="006C0040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5324"/>
    <w:rsid w:val="009366ED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366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072A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5070"/>
    <w:rsid w:val="00D9698F"/>
    <w:rsid w:val="00DA14FB"/>
    <w:rsid w:val="00DA54FC"/>
    <w:rsid w:val="00DA6CE5"/>
    <w:rsid w:val="00DA72A8"/>
    <w:rsid w:val="00DA7C79"/>
    <w:rsid w:val="00DB248A"/>
    <w:rsid w:val="00DB49B6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92634"/>
    <w:rsid w:val="00EB0A66"/>
    <w:rsid w:val="00EC15D1"/>
    <w:rsid w:val="00ED11D7"/>
    <w:rsid w:val="00ED3A85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10EF"/>
    <w:rsid w:val="00FA4DE9"/>
    <w:rsid w:val="00FB4589"/>
    <w:rsid w:val="00FB7B24"/>
    <w:rsid w:val="00FC22A8"/>
    <w:rsid w:val="00FC298F"/>
    <w:rsid w:val="00FD29FB"/>
    <w:rsid w:val="00FD4278"/>
    <w:rsid w:val="00FE4C6E"/>
    <w:rsid w:val="00FE6D86"/>
    <w:rsid w:val="00FF1437"/>
    <w:rsid w:val="00FF270D"/>
    <w:rsid w:val="00FF59B8"/>
    <w:rsid w:val="618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1665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D9507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D4256990F564C9383F2CCFB9C0291" ma:contentTypeVersion="3" ma:contentTypeDescription="Ein neues Dokument erstellen." ma:contentTypeScope="" ma:versionID="38a22e14addab8cc76a310682486bf72">
  <xsd:schema xmlns:xsd="http://www.w3.org/2001/XMLSchema" xmlns:xs="http://www.w3.org/2001/XMLSchema" xmlns:p="http://schemas.microsoft.com/office/2006/metadata/properties" xmlns:ns2="0f8046b7-3caf-4834-8817-2264a077b0f8" targetNamespace="http://schemas.microsoft.com/office/2006/metadata/properties" ma:root="true" ma:fieldsID="b9327481c636d7f63ef1515aaae07cef" ns2:_="">
    <xsd:import namespace="0f8046b7-3caf-4834-8817-2264a077b0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046b7-3caf-4834-8817-2264a077b0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5E151-C754-4FC5-B23F-926C0C5B1C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15BEBA-E607-4416-B022-9786A2FA84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8798ED-94D8-4C3B-832B-B31796CAA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8046b7-3caf-4834-8817-2264a077b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EEA877-345B-48AD-8E43-CCFD723801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308</Words>
  <Characters>2299</Characters>
  <Application>Microsoft Office Word</Application>
  <DocSecurity>0</DocSecurity>
  <Lines>153</Lines>
  <Paragraphs>108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Mosebach, Katharina</cp:lastModifiedBy>
  <cp:revision>3</cp:revision>
  <cp:lastPrinted>2026-04-17T12:25:00Z</cp:lastPrinted>
  <dcterms:created xsi:type="dcterms:W3CDTF">2026-04-17T12:25:00Z</dcterms:created>
  <dcterms:modified xsi:type="dcterms:W3CDTF">2026-04-17T12:25:00Z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0x010100E69D4256990F564C9383F2CCFB9C0291</vt:lpwstr>
  </property>
  <property fmtid="{D5CDD505-2E9C-101B-9397-08002B2CF9AE}" pid="5" name="Order">
    <vt:r8>186600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2024-11-25T12:33:30Z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328eddd8-edce-4b3f-b415-300dc706acc2</vt:lpwstr>
  </property>
  <property fmtid="{D5CDD505-2E9C-101B-9397-08002B2CF9AE}" pid="12" name="MSIP_Label_7545839c-a198-4d87-a0d2-c07b8aa32614_ContentBits">
    <vt:lpwstr>0</vt:lpwstr>
  </property>
</Properties>
</file>